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82D" w:rsidRDefault="002D682D">
      <w:r>
        <w:rPr>
          <w:sz w:val="10"/>
        </w:rPr>
        <w:t xml:space="preserve">   </w:t>
      </w:r>
    </w:p>
    <w:tbl>
      <w:tblPr>
        <w:tblW w:w="10775" w:type="dxa"/>
        <w:tblInd w:w="357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5"/>
        <w:gridCol w:w="1474"/>
        <w:gridCol w:w="284"/>
        <w:gridCol w:w="284"/>
        <w:gridCol w:w="284"/>
        <w:gridCol w:w="284"/>
        <w:gridCol w:w="2958"/>
        <w:gridCol w:w="3234"/>
        <w:gridCol w:w="958"/>
        <w:gridCol w:w="284"/>
        <w:gridCol w:w="284"/>
        <w:gridCol w:w="232"/>
      </w:tblGrid>
      <w:tr w:rsidR="002D682D">
        <w:trPr>
          <w:trHeight w:hRule="exact" w:val="720"/>
        </w:trPr>
        <w:tc>
          <w:tcPr>
            <w:tcW w:w="57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FitText/>
          </w:tcPr>
          <w:p w:rsidR="002D682D" w:rsidRDefault="002D682D">
            <w:pPr>
              <w:spacing w:before="24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w w:val="65"/>
                <w:sz w:val="26"/>
              </w:rPr>
              <w:t>PRESUPUESTO DEL INSTITUTO NACIONAL DE GESTIÓN SANITARI</w:t>
            </w:r>
            <w:r>
              <w:rPr>
                <w:rFonts w:ascii="Arial" w:hAnsi="Arial"/>
                <w:b/>
                <w:spacing w:val="25"/>
                <w:w w:val="65"/>
                <w:sz w:val="26"/>
              </w:rPr>
              <w:t>A</w:t>
            </w: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82D" w:rsidRDefault="002D682D">
            <w:pPr>
              <w:pStyle w:val="Ttulo1"/>
            </w:pPr>
            <w:r>
              <w:t xml:space="preserve">MEMORIA DE </w:t>
            </w:r>
            <w:r w:rsidR="0057367B">
              <w:t xml:space="preserve">PROGRAMAS Y </w:t>
            </w:r>
            <w:r>
              <w:t>OBJETIVOS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82D" w:rsidRDefault="002D682D" w:rsidP="00D7455A">
            <w:pPr>
              <w:spacing w:before="20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B71B58">
              <w:rPr>
                <w:rFonts w:ascii="Arial" w:hAnsi="Arial"/>
                <w:b/>
                <w:sz w:val="24"/>
              </w:rPr>
              <w:t>202</w:t>
            </w:r>
            <w:r w:rsidR="00D7455A">
              <w:rPr>
                <w:rFonts w:ascii="Arial" w:hAnsi="Arial"/>
                <w:b/>
                <w:sz w:val="24"/>
              </w:rPr>
              <w:t>3</w:t>
            </w:r>
          </w:p>
        </w:tc>
      </w:tr>
      <w:tr w:rsidR="002D682D">
        <w:trPr>
          <w:trHeight w:hRule="exact" w:val="460"/>
        </w:trPr>
        <w:tc>
          <w:tcPr>
            <w:tcW w:w="9017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682D" w:rsidRDefault="002D682D" w:rsidP="00B81236">
            <w:pPr>
              <w:spacing w:before="10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FICHA DESCRIPCIÓN DE LÍNEAS DE ACCIÓN Y </w:t>
            </w:r>
            <w:r w:rsidR="00B81236">
              <w:rPr>
                <w:rFonts w:ascii="Arial" w:hAnsi="Arial"/>
                <w:b/>
                <w:sz w:val="16"/>
              </w:rPr>
              <w:t>PROPUESTA DE</w:t>
            </w:r>
            <w:r>
              <w:rPr>
                <w:rFonts w:ascii="Arial" w:hAnsi="Arial"/>
                <w:b/>
                <w:sz w:val="16"/>
              </w:rPr>
              <w:t xml:space="preserve"> PROGRAMA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682D" w:rsidRDefault="002D682D">
            <w:pPr>
              <w:spacing w:before="120"/>
              <w:jc w:val="center"/>
              <w:rPr>
                <w:rFonts w:ascii="Arial" w:hAnsi="Arial"/>
              </w:rPr>
            </w:pPr>
            <w:bookmarkStart w:id="1" w:name="Instrucciones"/>
            <w:bookmarkEnd w:id="1"/>
            <w:r>
              <w:rPr>
                <w:rFonts w:ascii="Arial" w:hAnsi="Arial"/>
                <w:b/>
              </w:rPr>
              <w:t>P10</w:t>
            </w:r>
          </w:p>
        </w:tc>
      </w:tr>
      <w:tr w:rsidR="002D682D">
        <w:trPr>
          <w:trHeight w:hRule="exact" w:val="100"/>
        </w:trPr>
        <w:tc>
          <w:tcPr>
            <w:tcW w:w="9017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682D" w:rsidRDefault="002D682D">
            <w:pPr>
              <w:rPr>
                <w:rFonts w:ascii="Arial" w:hAnsi="Arial"/>
                <w:sz w:val="16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:rsidR="002D682D" w:rsidRDefault="002D682D">
            <w:pPr>
              <w:rPr>
                <w:rFonts w:ascii="Arial" w:hAnsi="Arial"/>
              </w:rPr>
            </w:pPr>
          </w:p>
        </w:tc>
      </w:tr>
      <w:tr w:rsidR="002D682D">
        <w:trPr>
          <w:trHeight w:hRule="exact" w:val="300"/>
        </w:trPr>
        <w:tc>
          <w:tcPr>
            <w:tcW w:w="215" w:type="dxa"/>
            <w:tcBorders>
              <w:left w:val="single" w:sz="6" w:space="0" w:color="000000"/>
            </w:tcBorders>
          </w:tcPr>
          <w:p w:rsidR="002D682D" w:rsidRDefault="002D682D">
            <w:pPr>
              <w:rPr>
                <w:rFonts w:ascii="Arial" w:hAnsi="Arial"/>
                <w:b/>
              </w:rPr>
            </w:pPr>
          </w:p>
        </w:tc>
        <w:tc>
          <w:tcPr>
            <w:tcW w:w="1474" w:type="dxa"/>
            <w:tcBorders>
              <w:left w:val="nil"/>
              <w:right w:val="single" w:sz="6" w:space="0" w:color="000000"/>
            </w:tcBorders>
          </w:tcPr>
          <w:p w:rsidR="002D682D" w:rsidRDefault="002D682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D682D" w:rsidRDefault="002D682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" w:name="Texto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D682D" w:rsidRDefault="002D682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" w:name="Texto2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3"/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82D" w:rsidRDefault="002D682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4" w:name="Texto3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"/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82D" w:rsidRDefault="002D682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5" w:name="Texto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"/>
          </w:p>
        </w:tc>
        <w:tc>
          <w:tcPr>
            <w:tcW w:w="619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2D682D" w:rsidRDefault="002D682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:rsidR="002D682D" w:rsidRDefault="002D68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82D" w:rsidRDefault="002D682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6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6" w:name="Texto6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"/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82D" w:rsidRDefault="002D682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7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7" w:name="Texto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"/>
          </w:p>
        </w:tc>
        <w:tc>
          <w:tcPr>
            <w:tcW w:w="232" w:type="dxa"/>
            <w:tcBorders>
              <w:left w:val="single" w:sz="6" w:space="0" w:color="000000"/>
              <w:right w:val="single" w:sz="6" w:space="0" w:color="000000"/>
            </w:tcBorders>
          </w:tcPr>
          <w:p w:rsidR="002D682D" w:rsidRDefault="002D682D">
            <w:pPr>
              <w:rPr>
                <w:rFonts w:ascii="Arial" w:hAnsi="Arial"/>
              </w:rPr>
            </w:pPr>
          </w:p>
        </w:tc>
      </w:tr>
      <w:tr w:rsidR="002D682D">
        <w:trPr>
          <w:trHeight w:hRule="exact" w:val="100"/>
        </w:trPr>
        <w:tc>
          <w:tcPr>
            <w:tcW w:w="9017" w:type="dxa"/>
            <w:gridSpan w:val="8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2D682D" w:rsidRDefault="002D682D">
            <w:pPr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2D682D" w:rsidRDefault="002D682D">
            <w:pPr>
              <w:rPr>
                <w:rFonts w:ascii="Arial" w:hAnsi="Arial"/>
              </w:rPr>
            </w:pPr>
          </w:p>
        </w:tc>
      </w:tr>
      <w:tr w:rsidR="002D682D">
        <w:trPr>
          <w:trHeight w:hRule="exact" w:val="13600"/>
        </w:trPr>
        <w:tc>
          <w:tcPr>
            <w:tcW w:w="10775" w:type="dxa"/>
            <w:gridSpan w:val="1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82D" w:rsidRDefault="002D682D">
            <w:pPr>
              <w:spacing w:before="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8" w:name="Texto8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Start w:id="9" w:name="_GoBack"/>
            <w:bookmarkEnd w:id="8"/>
            <w:bookmarkEnd w:id="9"/>
          </w:p>
        </w:tc>
      </w:tr>
    </w:tbl>
    <w:p w:rsidR="002D682D" w:rsidRDefault="002D682D">
      <w:pPr>
        <w:ind w:right="-284"/>
      </w:pPr>
    </w:p>
    <w:sectPr w:rsidR="002D682D">
      <w:pgSz w:w="11907" w:h="16840"/>
      <w:pgMar w:top="312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27C1"/>
    <w:rsid w:val="0006476F"/>
    <w:rsid w:val="000E11A9"/>
    <w:rsid w:val="001C387D"/>
    <w:rsid w:val="00207536"/>
    <w:rsid w:val="00276BFC"/>
    <w:rsid w:val="002D682D"/>
    <w:rsid w:val="00302DAA"/>
    <w:rsid w:val="00344B04"/>
    <w:rsid w:val="00422A49"/>
    <w:rsid w:val="0057367B"/>
    <w:rsid w:val="007444BB"/>
    <w:rsid w:val="007B4081"/>
    <w:rsid w:val="007C51E9"/>
    <w:rsid w:val="008A5C56"/>
    <w:rsid w:val="008C16FF"/>
    <w:rsid w:val="008F6801"/>
    <w:rsid w:val="009E02A2"/>
    <w:rsid w:val="00A744A1"/>
    <w:rsid w:val="00B01C18"/>
    <w:rsid w:val="00B71B58"/>
    <w:rsid w:val="00B81236"/>
    <w:rsid w:val="00BB7199"/>
    <w:rsid w:val="00BE5FE3"/>
    <w:rsid w:val="00C77201"/>
    <w:rsid w:val="00CD2E14"/>
    <w:rsid w:val="00D67218"/>
    <w:rsid w:val="00D7455A"/>
    <w:rsid w:val="00D87104"/>
    <w:rsid w:val="00DD17D5"/>
    <w:rsid w:val="00FC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156C6D"/>
  <w15:chartTrackingRefBased/>
  <w15:docId w15:val="{1409511E-816E-4210-ABE9-BDF9B3928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before="240" w:line="240" w:lineRule="exact"/>
      <w:jc w:val="center"/>
      <w:outlineLvl w:val="0"/>
    </w:pPr>
    <w:rPr>
      <w:rFonts w:ascii="Arial (W1)" w:hAnsi="Arial (W1)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7B40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7B4081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NGESA\P1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P10.dot</Template>
  <TotalTime>8</TotalTime>
  <Pages>1</Pages>
  <Words>51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P10 (Presupuestos Insalud)</vt:lpstr>
    </vt:vector>
  </TitlesOfParts>
  <Company>SGAPP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P10 (Presupuestos Insalud)</dc:title>
  <dc:subject/>
  <dc:creator>Pérez Bravo, Jesús</dc:creator>
  <cp:keywords/>
  <cp:lastModifiedBy>Manzanas Jiménez, José Juan</cp:lastModifiedBy>
  <cp:revision>7</cp:revision>
  <cp:lastPrinted>2003-06-04T10:27:00Z</cp:lastPrinted>
  <dcterms:created xsi:type="dcterms:W3CDTF">2020-01-21T13:59:00Z</dcterms:created>
  <dcterms:modified xsi:type="dcterms:W3CDTF">2022-05-18T11:03:00Z</dcterms:modified>
</cp:coreProperties>
</file>