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10" w:rsidRDefault="00F57410">
      <w:pPr>
        <w:ind w:left="-426"/>
        <w:rPr>
          <w:rFonts w:ascii="Arial" w:hAnsi="Arial"/>
          <w:sz w:val="10"/>
        </w:rPr>
      </w:pPr>
    </w:p>
    <w:tbl>
      <w:tblPr>
        <w:tblW w:w="15312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"/>
        <w:gridCol w:w="1417"/>
        <w:gridCol w:w="568"/>
        <w:gridCol w:w="284"/>
        <w:gridCol w:w="284"/>
        <w:gridCol w:w="284"/>
        <w:gridCol w:w="284"/>
        <w:gridCol w:w="1701"/>
        <w:gridCol w:w="919"/>
        <w:gridCol w:w="7586"/>
        <w:gridCol w:w="850"/>
        <w:gridCol w:w="284"/>
        <w:gridCol w:w="284"/>
        <w:gridCol w:w="283"/>
      </w:tblGrid>
      <w:tr w:rsidR="00F57410" w:rsidTr="00337053">
        <w:trPr>
          <w:trHeight w:hRule="exact" w:val="477"/>
        </w:trPr>
        <w:tc>
          <w:tcPr>
            <w:tcW w:w="60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FitText/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26"/>
              </w:rPr>
            </w:pPr>
            <w:r w:rsidRPr="00945813">
              <w:rPr>
                <w:rFonts w:ascii="Arial" w:hAnsi="Arial"/>
                <w:b/>
                <w:w w:val="68"/>
                <w:sz w:val="26"/>
              </w:rPr>
              <w:t>PRESUPUESTO DEL INSTITUTO NACIONAL DE GESTIÓN SANITARI</w:t>
            </w:r>
            <w:r w:rsidRPr="00945813">
              <w:rPr>
                <w:rFonts w:ascii="Arial" w:hAnsi="Arial"/>
                <w:b/>
                <w:spacing w:val="38"/>
                <w:w w:val="68"/>
                <w:sz w:val="26"/>
              </w:rPr>
              <w:t>A</w:t>
            </w:r>
          </w:p>
        </w:tc>
        <w:tc>
          <w:tcPr>
            <w:tcW w:w="7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Pr="007746A3" w:rsidRDefault="00F57410" w:rsidP="007746A3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746A3">
              <w:rPr>
                <w:rFonts w:ascii="Arial" w:hAnsi="Arial"/>
                <w:b/>
                <w:sz w:val="22"/>
                <w:szCs w:val="22"/>
              </w:rPr>
              <w:t xml:space="preserve">FICHA EXPLICATIVA DE </w:t>
            </w:r>
            <w:r w:rsidR="007746A3" w:rsidRPr="007746A3">
              <w:rPr>
                <w:rFonts w:ascii="Arial" w:hAnsi="Arial"/>
                <w:b/>
                <w:sz w:val="22"/>
                <w:szCs w:val="22"/>
              </w:rPr>
              <w:t>RECLASIFICACIONES</w:t>
            </w:r>
            <w:r w:rsidRPr="007746A3">
              <w:rPr>
                <w:rFonts w:ascii="Arial" w:hAnsi="Arial"/>
                <w:b/>
                <w:sz w:val="22"/>
                <w:szCs w:val="22"/>
              </w:rPr>
              <w:t xml:space="preserve"> Y CONSOLIDACIONES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 w:rsidP="00035B15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1B1633">
              <w:rPr>
                <w:rFonts w:ascii="Arial" w:hAnsi="Arial"/>
                <w:b/>
                <w:sz w:val="24"/>
              </w:rPr>
              <w:t>202</w:t>
            </w:r>
            <w:r w:rsidR="00035B15">
              <w:rPr>
                <w:rFonts w:ascii="Arial" w:hAnsi="Arial"/>
                <w:b/>
                <w:sz w:val="24"/>
              </w:rPr>
              <w:t>3</w:t>
            </w:r>
          </w:p>
          <w:p w:rsidR="00035B15" w:rsidRDefault="00035B15" w:rsidP="00035B15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F57410" w:rsidRDefault="00F5741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206" w:type="dxa"/>
            <w:gridSpan w:val="3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01" w:type="dxa"/>
            <w:gridSpan w:val="4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jc w:val="center"/>
              <w:rPr>
                <w:rFonts w:ascii="Arial" w:hAnsi="Arial"/>
                <w:b/>
              </w:rPr>
            </w:pPr>
            <w:bookmarkStart w:id="3" w:name="Instrucciones"/>
            <w:bookmarkEnd w:id="3"/>
            <w:r>
              <w:rPr>
                <w:rFonts w:ascii="Arial" w:hAnsi="Arial"/>
                <w:b/>
              </w:rPr>
              <w:t>P21</w:t>
            </w: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  <w:bottom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F57410" w:rsidRDefault="00F5741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206" w:type="dxa"/>
            <w:gridSpan w:val="3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5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7746A3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RECLASIFICACIONES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CONSOLIDACIONES</w:t>
            </w:r>
          </w:p>
        </w:tc>
        <w:tc>
          <w:tcPr>
            <w:tcW w:w="1020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4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5" w:name="Importea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6" w:name="Importeb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1020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7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8" w:name="Importea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9" w:name="Importeb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0" w:name="Importea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1" w:name="Importeb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Start w:id="12" w:name="_GoBack"/>
            <w:bookmarkEnd w:id="12"/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3" w:name="Importea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4" w:name="Importeb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5" w:name="Importea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6" w:name="Importeb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7" w:name="Importea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8" w:name="Importeb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9" w:name="Importea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0" w:name="Importeb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1" w:name="Importea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2" w:name="Importeb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3" w:name="Importea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4" w:name="Importeb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0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5" w:name="Importea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0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6" w:name="Importeb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7" w:name="Importea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8" w:name="Importeb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9" w:name="Importea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0" w:name="Importeb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1" w:name="Importea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2" w:name="Importeb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3" w:name="Importea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4" w:name="Importeb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5" w:name="Importea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6" w:name="Importeb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7" w:name="Importea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8" w:name="Importeb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9" w:name="Importea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0" w:name="Importeb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1" w:name="Importea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2" w:name="Importeb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3" w:name="Importea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2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4" w:name="Importeb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4"/>
          </w:p>
        </w:tc>
        <w:tc>
          <w:tcPr>
            <w:tcW w:w="1020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F57410" w:rsidRDefault="00F57410" w:rsidP="00337053">
      <w:pPr>
        <w:ind w:right="-880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45" w:name="Moneda1"/>
      <w:r>
        <w:rPr>
          <w:rFonts w:ascii="Arial" w:hAnsi="Arial"/>
          <w:sz w:val="12"/>
        </w:rPr>
        <w:t>EUROS</w:t>
      </w:r>
      <w:bookmarkEnd w:id="45"/>
      <w:r>
        <w:rPr>
          <w:rFonts w:ascii="Arial" w:hAnsi="Arial"/>
          <w:sz w:val="12"/>
        </w:rPr>
        <w:t xml:space="preserve"> CON DOS DECIMALES</w:t>
      </w:r>
      <w:bookmarkStart w:id="46" w:name="m2"/>
      <w:bookmarkEnd w:id="46"/>
      <w:r>
        <w:rPr>
          <w:rFonts w:ascii="Arial" w:hAnsi="Arial"/>
          <w:sz w:val="12"/>
        </w:rPr>
        <w:t>, SALVO INSTRUCCIONES</w:t>
      </w:r>
    </w:p>
    <w:sectPr w:rsidR="00F57410">
      <w:pgSz w:w="16840" w:h="11907" w:orient="landscape" w:code="9"/>
      <w:pgMar w:top="567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20F"/>
    <w:rsid w:val="00035B15"/>
    <w:rsid w:val="000625A8"/>
    <w:rsid w:val="000830EB"/>
    <w:rsid w:val="000F2D6B"/>
    <w:rsid w:val="000F7CF0"/>
    <w:rsid w:val="001206DA"/>
    <w:rsid w:val="001B1633"/>
    <w:rsid w:val="00337053"/>
    <w:rsid w:val="00386B08"/>
    <w:rsid w:val="003B7198"/>
    <w:rsid w:val="005247F7"/>
    <w:rsid w:val="00596DAD"/>
    <w:rsid w:val="005B0E7B"/>
    <w:rsid w:val="005C17D8"/>
    <w:rsid w:val="0069709C"/>
    <w:rsid w:val="006B1D96"/>
    <w:rsid w:val="006F1621"/>
    <w:rsid w:val="0076428E"/>
    <w:rsid w:val="007746A3"/>
    <w:rsid w:val="00784266"/>
    <w:rsid w:val="00945813"/>
    <w:rsid w:val="00971177"/>
    <w:rsid w:val="00991162"/>
    <w:rsid w:val="00BC0B0A"/>
    <w:rsid w:val="00C968E4"/>
    <w:rsid w:val="00CA5E75"/>
    <w:rsid w:val="00CD5A35"/>
    <w:rsid w:val="00D0370B"/>
    <w:rsid w:val="00E2720F"/>
    <w:rsid w:val="00E45870"/>
    <w:rsid w:val="00ED3A8C"/>
    <w:rsid w:val="00F57410"/>
    <w:rsid w:val="00FC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A121B-7549-4E63-9E52-C27F3E1B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CA5E7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A5E75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2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P21.dot</Template>
  <TotalTime>5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P21 (Presupuestos Insalud)</vt:lpstr>
    </vt:vector>
  </TitlesOfParts>
  <Company>SGAPP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P21 (Presupuestos Insalud)</dc:title>
  <dc:subject/>
  <dc:creator>Pérez Bravo, Jesús</dc:creator>
  <cp:keywords/>
  <cp:lastModifiedBy>Manzanas Jiménez, José Juan</cp:lastModifiedBy>
  <cp:revision>10</cp:revision>
  <cp:lastPrinted>2001-02-15T09:17:00Z</cp:lastPrinted>
  <dcterms:created xsi:type="dcterms:W3CDTF">2020-01-21T13:59:00Z</dcterms:created>
  <dcterms:modified xsi:type="dcterms:W3CDTF">2022-06-03T07:15:00Z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