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55F" w:rsidRDefault="001C655F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7042"/>
        <w:gridCol w:w="958"/>
        <w:gridCol w:w="284"/>
        <w:gridCol w:w="284"/>
        <w:gridCol w:w="232"/>
      </w:tblGrid>
      <w:tr w:rsidR="001C655F" w:rsidTr="007539FC">
        <w:trPr>
          <w:cantSplit/>
          <w:trHeight w:hRule="exact" w:val="720"/>
        </w:trPr>
        <w:tc>
          <w:tcPr>
            <w:tcW w:w="90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5F" w:rsidRDefault="001C655F">
            <w:pPr>
              <w:spacing w:before="24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  <w:p w:rsidR="001C655F" w:rsidRDefault="001C655F">
            <w:pPr>
              <w:spacing w:before="28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5F" w:rsidRPr="00984ADD" w:rsidRDefault="001C655F" w:rsidP="00996F9A">
            <w:pPr>
              <w:spacing w:before="2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415FD">
              <w:rPr>
                <w:rFonts w:ascii="Arial" w:hAnsi="Arial"/>
                <w:b/>
                <w:sz w:val="24"/>
              </w:rPr>
              <w:t>202</w:t>
            </w:r>
            <w:bookmarkStart w:id="1" w:name="_GoBack"/>
            <w:r w:rsidR="00996F9A" w:rsidRPr="00AC188A">
              <w:rPr>
                <w:rFonts w:ascii="Arial" w:hAnsi="Arial"/>
                <w:b/>
                <w:sz w:val="24"/>
              </w:rPr>
              <w:t>4</w:t>
            </w:r>
            <w:bookmarkEnd w:id="1"/>
          </w:p>
        </w:tc>
      </w:tr>
      <w:tr w:rsidR="001C655F" w:rsidTr="007539FC">
        <w:trPr>
          <w:trHeight w:hRule="exact" w:val="472"/>
        </w:trPr>
        <w:tc>
          <w:tcPr>
            <w:tcW w:w="901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655F" w:rsidRPr="00266F5B" w:rsidRDefault="00262651" w:rsidP="00DB5DC4">
            <w:pPr>
              <w:pStyle w:val="Ttulo1"/>
              <w:spacing w:before="240"/>
              <w:rPr>
                <w:position w:val="-6"/>
                <w:sz w:val="20"/>
              </w:rPr>
            </w:pPr>
            <w:r w:rsidRPr="00266F5B">
              <w:rPr>
                <w:position w:val="-6"/>
                <w:sz w:val="20"/>
              </w:rPr>
              <w:t xml:space="preserve">FICHA DE LÍNEAS DE ACCIÓN </w:t>
            </w:r>
            <w:r w:rsidR="00266F5B" w:rsidRPr="00266F5B">
              <w:rPr>
                <w:position w:val="-6"/>
                <w:sz w:val="20"/>
              </w:rPr>
              <w:t>Y METAS SECTORIALES DEL IMSERSO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55F" w:rsidRDefault="001C655F">
            <w:pPr>
              <w:spacing w:before="120"/>
              <w:jc w:val="center"/>
              <w:rPr>
                <w:rFonts w:ascii="Arial" w:hAnsi="Arial"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PI-00</w:t>
            </w:r>
          </w:p>
        </w:tc>
      </w:tr>
      <w:tr w:rsidR="007539FC" w:rsidTr="00266F5B">
        <w:trPr>
          <w:trHeight w:hRule="exact" w:val="95"/>
        </w:trPr>
        <w:tc>
          <w:tcPr>
            <w:tcW w:w="215" w:type="dxa"/>
            <w:tcBorders>
              <w:left w:val="single" w:sz="6" w:space="0" w:color="000000"/>
            </w:tcBorders>
          </w:tcPr>
          <w:p w:rsidR="007539FC" w:rsidRDefault="007539FC" w:rsidP="007539FC">
            <w:pPr>
              <w:pStyle w:val="Ttulo1"/>
              <w:rPr>
                <w:b w:val="0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7539FC" w:rsidRDefault="007539FC" w:rsidP="007539FC">
            <w:pPr>
              <w:pStyle w:val="Ttulo1"/>
              <w:rPr>
                <w:sz w:val="16"/>
              </w:rPr>
            </w:pPr>
          </w:p>
        </w:tc>
        <w:tc>
          <w:tcPr>
            <w:tcW w:w="284" w:type="dxa"/>
          </w:tcPr>
          <w:p w:rsidR="007539FC" w:rsidRDefault="007539FC" w:rsidP="007539FC">
            <w:pPr>
              <w:pStyle w:val="Ttulo1"/>
            </w:pPr>
          </w:p>
        </w:tc>
        <w:tc>
          <w:tcPr>
            <w:tcW w:w="284" w:type="dxa"/>
          </w:tcPr>
          <w:p w:rsidR="007539FC" w:rsidRDefault="007539FC" w:rsidP="007539FC">
            <w:pPr>
              <w:pStyle w:val="Ttulo1"/>
            </w:pPr>
          </w:p>
        </w:tc>
        <w:tc>
          <w:tcPr>
            <w:tcW w:w="7042" w:type="dxa"/>
            <w:tcBorders>
              <w:right w:val="single" w:sz="6" w:space="0" w:color="000000"/>
            </w:tcBorders>
          </w:tcPr>
          <w:p w:rsidR="007539FC" w:rsidRDefault="007539FC" w:rsidP="007539FC">
            <w:pPr>
              <w:pStyle w:val="Ttulo1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  <w:tc>
          <w:tcPr>
            <w:tcW w:w="232" w:type="dxa"/>
            <w:tcBorders>
              <w:top w:val="single" w:sz="6" w:space="0" w:color="auto"/>
              <w:right w:val="single" w:sz="6" w:space="0" w:color="000000"/>
            </w:tcBorders>
          </w:tcPr>
          <w:p w:rsidR="007539FC" w:rsidRDefault="007539FC" w:rsidP="000A2B53">
            <w:pPr>
              <w:pStyle w:val="Ttulo1"/>
            </w:pPr>
          </w:p>
        </w:tc>
      </w:tr>
      <w:tr w:rsidR="001C655F" w:rsidTr="007539FC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1C655F" w:rsidRDefault="001C655F" w:rsidP="007539FC">
            <w:pPr>
              <w:pStyle w:val="Ttulo1"/>
              <w:rPr>
                <w:b w:val="0"/>
              </w:rPr>
            </w:pPr>
          </w:p>
        </w:tc>
        <w:tc>
          <w:tcPr>
            <w:tcW w:w="1191" w:type="dxa"/>
            <w:tcBorders>
              <w:left w:val="nil"/>
            </w:tcBorders>
          </w:tcPr>
          <w:p w:rsidR="001C655F" w:rsidRDefault="001C655F" w:rsidP="007539FC">
            <w:pPr>
              <w:pStyle w:val="Ttulo1"/>
              <w:rPr>
                <w:sz w:val="16"/>
              </w:rPr>
            </w:pPr>
            <w:bookmarkStart w:id="3" w:name="Texto1"/>
            <w:bookmarkStart w:id="4" w:name="Texto2"/>
            <w:bookmarkStart w:id="5" w:name="Texto3"/>
            <w:bookmarkStart w:id="6" w:name="Texto4"/>
          </w:p>
        </w:tc>
        <w:bookmarkEnd w:id="3"/>
        <w:tc>
          <w:tcPr>
            <w:tcW w:w="284" w:type="dxa"/>
          </w:tcPr>
          <w:p w:rsidR="001C655F" w:rsidRDefault="001C655F" w:rsidP="007539FC">
            <w:pPr>
              <w:pStyle w:val="Ttulo1"/>
            </w:pPr>
          </w:p>
        </w:tc>
        <w:bookmarkEnd w:id="4"/>
        <w:tc>
          <w:tcPr>
            <w:tcW w:w="284" w:type="dxa"/>
          </w:tcPr>
          <w:p w:rsidR="001C655F" w:rsidRDefault="001C655F" w:rsidP="007539FC">
            <w:pPr>
              <w:pStyle w:val="Ttulo1"/>
            </w:pPr>
          </w:p>
        </w:tc>
        <w:tc>
          <w:tcPr>
            <w:tcW w:w="7042" w:type="dxa"/>
            <w:tcBorders>
              <w:right w:val="single" w:sz="6" w:space="0" w:color="000000"/>
            </w:tcBorders>
          </w:tcPr>
          <w:p w:rsidR="001C655F" w:rsidRDefault="001C655F" w:rsidP="007539FC">
            <w:pPr>
              <w:pStyle w:val="Ttulo1"/>
              <w:jc w:val="left"/>
              <w:rPr>
                <w:sz w:val="16"/>
              </w:rPr>
            </w:pP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  <w:r>
              <w:t>Hoja Nº</w:t>
            </w:r>
          </w:p>
        </w:tc>
        <w:bookmarkEnd w:id="5"/>
        <w:tc>
          <w:tcPr>
            <w:tcW w:w="28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6"/>
        <w:tc>
          <w:tcPr>
            <w:tcW w:w="28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1C655F" w:rsidRDefault="001C655F" w:rsidP="000A2B53">
            <w:pPr>
              <w:pStyle w:val="Ttulo1"/>
            </w:pPr>
          </w:p>
        </w:tc>
      </w:tr>
      <w:tr w:rsidR="001C655F" w:rsidTr="00266F5B">
        <w:trPr>
          <w:trHeight w:hRule="exact" w:val="95"/>
        </w:trPr>
        <w:tc>
          <w:tcPr>
            <w:tcW w:w="9016" w:type="dxa"/>
            <w:gridSpan w:val="5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1C655F" w:rsidRDefault="001C655F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C655F" w:rsidRDefault="001C655F">
            <w:pPr>
              <w:rPr>
                <w:rFonts w:ascii="Arial" w:hAnsi="Arial"/>
              </w:rPr>
            </w:pPr>
          </w:p>
        </w:tc>
      </w:tr>
      <w:tr w:rsidR="001C655F" w:rsidTr="007539FC">
        <w:trPr>
          <w:trHeight w:hRule="exact" w:val="13100"/>
        </w:trPr>
        <w:tc>
          <w:tcPr>
            <w:tcW w:w="10774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55F" w:rsidRDefault="001C655F">
            <w:pPr>
              <w:spacing w:before="20"/>
              <w:rPr>
                <w:rFonts w:ascii="Arial" w:hAnsi="Arial"/>
                <w:sz w:val="16"/>
              </w:rPr>
            </w:pPr>
          </w:p>
          <w:p w:rsidR="001C655F" w:rsidRDefault="001C655F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1C655F" w:rsidRDefault="001C655F">
      <w:pPr>
        <w:ind w:right="-284"/>
      </w:pPr>
      <w:r>
        <w:rPr>
          <w:sz w:val="10"/>
        </w:rPr>
        <w:t xml:space="preserve"> </w:t>
      </w:r>
    </w:p>
    <w:p w:rsidR="001C655F" w:rsidRDefault="001C655F">
      <w:pPr>
        <w:ind w:right="-284"/>
      </w:pPr>
    </w:p>
    <w:sectPr w:rsidR="001C655F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2AF" w:rsidRDefault="008522AF">
      <w:r>
        <w:separator/>
      </w:r>
    </w:p>
  </w:endnote>
  <w:endnote w:type="continuationSeparator" w:id="0">
    <w:p w:rsidR="008522AF" w:rsidRDefault="0085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2AF" w:rsidRDefault="008522AF">
      <w:r>
        <w:separator/>
      </w:r>
    </w:p>
  </w:footnote>
  <w:footnote w:type="continuationSeparator" w:id="0">
    <w:p w:rsidR="008522AF" w:rsidRDefault="00852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alta_AutoClose" w:val="-1"/>
  </w:docVars>
  <w:rsids>
    <w:rsidRoot w:val="008522AF"/>
    <w:rsid w:val="000101B3"/>
    <w:rsid w:val="00016C65"/>
    <w:rsid w:val="00037C8B"/>
    <w:rsid w:val="000663D4"/>
    <w:rsid w:val="00091406"/>
    <w:rsid w:val="000A2B53"/>
    <w:rsid w:val="000B5612"/>
    <w:rsid w:val="000F41BD"/>
    <w:rsid w:val="001C655F"/>
    <w:rsid w:val="001F323C"/>
    <w:rsid w:val="00250D44"/>
    <w:rsid w:val="00262651"/>
    <w:rsid w:val="00266F5B"/>
    <w:rsid w:val="002670AD"/>
    <w:rsid w:val="00282F2D"/>
    <w:rsid w:val="00300DE1"/>
    <w:rsid w:val="003A2DA8"/>
    <w:rsid w:val="003B0C32"/>
    <w:rsid w:val="003F6F6E"/>
    <w:rsid w:val="004178D4"/>
    <w:rsid w:val="004C1D30"/>
    <w:rsid w:val="004C335A"/>
    <w:rsid w:val="004F138F"/>
    <w:rsid w:val="00592CC5"/>
    <w:rsid w:val="005957AE"/>
    <w:rsid w:val="005C423E"/>
    <w:rsid w:val="00617349"/>
    <w:rsid w:val="00671D1F"/>
    <w:rsid w:val="007539FC"/>
    <w:rsid w:val="008522AF"/>
    <w:rsid w:val="008668AB"/>
    <w:rsid w:val="00926DE0"/>
    <w:rsid w:val="009415FD"/>
    <w:rsid w:val="009609AB"/>
    <w:rsid w:val="00975132"/>
    <w:rsid w:val="00983FDE"/>
    <w:rsid w:val="00984ADD"/>
    <w:rsid w:val="00996F9A"/>
    <w:rsid w:val="009D72E6"/>
    <w:rsid w:val="00AC188A"/>
    <w:rsid w:val="00AC25DB"/>
    <w:rsid w:val="00B106D3"/>
    <w:rsid w:val="00BF25DF"/>
    <w:rsid w:val="00C2051E"/>
    <w:rsid w:val="00D40501"/>
    <w:rsid w:val="00D66387"/>
    <w:rsid w:val="00D90137"/>
    <w:rsid w:val="00DA6333"/>
    <w:rsid w:val="00DB5DC4"/>
    <w:rsid w:val="00DC639F"/>
    <w:rsid w:val="00E22ADC"/>
    <w:rsid w:val="00E86C8E"/>
    <w:rsid w:val="00F279AE"/>
    <w:rsid w:val="00F819EB"/>
    <w:rsid w:val="00F9434F"/>
    <w:rsid w:val="00FB5F18"/>
    <w:rsid w:val="00FD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F49F8-54C9-479B-9E39-F0E38D53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100"/>
      <w:jc w:val="center"/>
      <w:outlineLvl w:val="0"/>
    </w:pPr>
    <w:rPr>
      <w:rFonts w:ascii="Arial" w:hAnsi="Arial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61734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617349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0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8458F-A217-4A7E-92BF-D0ADCB72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PI00.dot</Template>
  <TotalTime>4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Company>SGAPP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dc:subject/>
  <dc:creator>Pérez Bravo, Jesús</dc:creator>
  <cp:keywords/>
  <cp:lastModifiedBy>Manzanas Jiménez, José Juan</cp:lastModifiedBy>
  <cp:revision>9</cp:revision>
  <cp:lastPrinted>1899-12-31T23:00:00Z</cp:lastPrinted>
  <dcterms:created xsi:type="dcterms:W3CDTF">2020-01-21T14:02:00Z</dcterms:created>
  <dcterms:modified xsi:type="dcterms:W3CDTF">2023-11-15T08:49:00Z</dcterms:modified>
</cp:coreProperties>
</file>