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C3EB1" w14:textId="77777777" w:rsidR="00175F34" w:rsidRDefault="00175F34">
      <w:pPr>
        <w:ind w:left="-142"/>
      </w:pP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  <w:t xml:space="preserve">     </w:t>
      </w: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513"/>
        <w:gridCol w:w="820"/>
        <w:gridCol w:w="284"/>
        <w:gridCol w:w="284"/>
        <w:gridCol w:w="173"/>
        <w:gridCol w:w="1560"/>
      </w:tblGrid>
      <w:tr w:rsidR="00175F34" w14:paraId="57864FD1" w14:textId="77777777">
        <w:trPr>
          <w:cantSplit/>
          <w:trHeight w:hRule="exact" w:val="95"/>
        </w:trPr>
        <w:tc>
          <w:tcPr>
            <w:tcW w:w="9072" w:type="dxa"/>
            <w:gridSpan w:val="5"/>
            <w:tcBorders>
              <w:bottom w:val="nil"/>
            </w:tcBorders>
          </w:tcPr>
          <w:p w14:paraId="69EDB2F6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EF77D14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 w14:paraId="0B3FF33D" w14:textId="77777777">
        <w:trPr>
          <w:cantSplit/>
          <w:trHeight w:hRule="exact" w:val="241"/>
        </w:trPr>
        <w:tc>
          <w:tcPr>
            <w:tcW w:w="9074" w:type="dxa"/>
            <w:gridSpan w:val="5"/>
            <w:tcBorders>
              <w:top w:val="nil"/>
              <w:bottom w:val="nil"/>
            </w:tcBorders>
          </w:tcPr>
          <w:p w14:paraId="56B0DFD0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PRESUPUESTO DEL IMSERSO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5A871510" w14:textId="0E9263E0" w:rsidR="00175F34" w:rsidRDefault="00175F34" w:rsidP="00BA402D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AÑO </w:t>
            </w:r>
            <w:bookmarkStart w:id="0" w:name="m1"/>
            <w:bookmarkEnd w:id="0"/>
            <w:r w:rsidR="00665238" w:rsidRPr="00496D55">
              <w:rPr>
                <w:rFonts w:ascii="Arial" w:hAnsi="Arial"/>
                <w:b/>
              </w:rPr>
              <w:t>20</w:t>
            </w:r>
            <w:r w:rsidR="00665238">
              <w:rPr>
                <w:rFonts w:ascii="Arial" w:hAnsi="Arial"/>
                <w:b/>
              </w:rPr>
              <w:t>2</w:t>
            </w:r>
            <w:r w:rsidR="00C1425D">
              <w:rPr>
                <w:rFonts w:ascii="Arial" w:hAnsi="Arial"/>
                <w:b/>
              </w:rPr>
              <w:t>7</w:t>
            </w:r>
          </w:p>
        </w:tc>
      </w:tr>
      <w:tr w:rsidR="00175F34" w14:paraId="2581C926" w14:textId="77777777">
        <w:trPr>
          <w:cantSplit/>
          <w:trHeight w:hRule="exact" w:val="80"/>
        </w:trPr>
        <w:tc>
          <w:tcPr>
            <w:tcW w:w="9074" w:type="dxa"/>
            <w:gridSpan w:val="5"/>
            <w:tcBorders>
              <w:top w:val="nil"/>
              <w:bottom w:val="single" w:sz="4" w:space="0" w:color="auto"/>
            </w:tcBorders>
          </w:tcPr>
          <w:p w14:paraId="2F631845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8" w:type="dxa"/>
            <w:tcBorders>
              <w:top w:val="nil"/>
              <w:bottom w:val="single" w:sz="4" w:space="0" w:color="auto"/>
            </w:tcBorders>
          </w:tcPr>
          <w:p w14:paraId="07A6CFE2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 w14:paraId="463668DA" w14:textId="77777777">
        <w:trPr>
          <w:cantSplit/>
          <w:trHeight w:hRule="exact" w:val="90"/>
        </w:trPr>
        <w:tc>
          <w:tcPr>
            <w:tcW w:w="751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F0E8B8C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C0C6468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</w:tcPr>
          <w:p w14:paraId="3274CF03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75F34" w14:paraId="1DF81976" w14:textId="77777777">
        <w:trPr>
          <w:cantSplit/>
          <w:trHeight w:hRule="exact" w:val="243"/>
        </w:trPr>
        <w:tc>
          <w:tcPr>
            <w:tcW w:w="7513" w:type="dxa"/>
            <w:tcBorders>
              <w:top w:val="nil"/>
              <w:bottom w:val="nil"/>
              <w:right w:val="single" w:sz="4" w:space="0" w:color="auto"/>
            </w:tcBorders>
          </w:tcPr>
          <w:p w14:paraId="306146F7" w14:textId="77777777" w:rsidR="00175F34" w:rsidRPr="00375163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bookmarkStart w:id="1" w:name="Texto1"/>
            <w:r w:rsidRPr="00375163">
              <w:rPr>
                <w:rFonts w:ascii="Arial" w:hAnsi="Arial"/>
                <w:b/>
              </w:rPr>
              <w:t xml:space="preserve">DATOS DE </w:t>
            </w:r>
            <w:smartTag w:uri="urn:schemas-microsoft-com:office:smarttags" w:element="PersonName">
              <w:smartTagPr>
                <w:attr w:name="ProductID" w:val="LA PROPUESTA DE"/>
              </w:smartTagPr>
              <w:r w:rsidRPr="00375163">
                <w:rPr>
                  <w:rFonts w:ascii="Arial" w:hAnsi="Arial"/>
                  <w:b/>
                </w:rPr>
                <w:t>LA PROPUESTA DE</w:t>
              </w:r>
            </w:smartTag>
            <w:r w:rsidRPr="00375163">
              <w:rPr>
                <w:rFonts w:ascii="Arial" w:hAnsi="Arial"/>
                <w:b/>
              </w:rPr>
              <w:t xml:space="preserve"> TRANSFERENCIA</w:t>
            </w:r>
            <w:r w:rsidR="00375163" w:rsidRPr="00375163">
              <w:rPr>
                <w:rFonts w:ascii="Arial" w:hAnsi="Arial"/>
                <w:b/>
              </w:rPr>
              <w:t>S Y SUBVENCIONES</w:t>
            </w:r>
          </w:p>
          <w:p w14:paraId="1EEC4E6B" w14:textId="77777777"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</w:p>
          <w:p w14:paraId="6A892CCB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</w:tcBorders>
          </w:tcPr>
          <w:p w14:paraId="2B88645A" w14:textId="77777777" w:rsidR="00175F34" w:rsidRDefault="00175F34">
            <w:pPr>
              <w:spacing w:before="20"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Hoja </w:t>
            </w:r>
            <w:proofErr w:type="spellStart"/>
            <w:r>
              <w:rPr>
                <w:rFonts w:ascii="Arial" w:hAnsi="Arial"/>
                <w:sz w:val="18"/>
              </w:rPr>
              <w:t>Nº</w:t>
            </w:r>
            <w:proofErr w:type="spellEnd"/>
          </w:p>
        </w:tc>
        <w:bookmarkEnd w:id="1"/>
        <w:tc>
          <w:tcPr>
            <w:tcW w:w="28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A7EAD29" w14:textId="77777777"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8C5B6EA" w14:textId="77777777" w:rsidR="00175F34" w:rsidRDefault="00175F3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3407119D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E3B8F60" w14:textId="77777777" w:rsidR="00175F34" w:rsidRDefault="00175F3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  <w:bookmarkStart w:id="2" w:name="Instrucciones"/>
            <w:bookmarkEnd w:id="2"/>
            <w:r>
              <w:rPr>
                <w:rFonts w:ascii="Arial" w:hAnsi="Arial"/>
                <w:b/>
              </w:rPr>
              <w:t>PI-34B</w:t>
            </w:r>
          </w:p>
        </w:tc>
      </w:tr>
      <w:tr w:rsidR="00175F34" w14:paraId="3CEC0782" w14:textId="77777777">
        <w:trPr>
          <w:cantSplit/>
          <w:trHeight w:hRule="exact" w:val="95"/>
        </w:trPr>
        <w:tc>
          <w:tcPr>
            <w:tcW w:w="7513" w:type="dxa"/>
            <w:tcBorders>
              <w:top w:val="nil"/>
              <w:right w:val="single" w:sz="4" w:space="0" w:color="auto"/>
            </w:tcBorders>
          </w:tcPr>
          <w:p w14:paraId="51F59790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</w:tcBorders>
          </w:tcPr>
          <w:p w14:paraId="55C44508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59915F3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</w:tbl>
    <w:p w14:paraId="45E8E636" w14:textId="77777777" w:rsidR="00175F34" w:rsidRDefault="00175F34">
      <w:pPr>
        <w:spacing w:line="120" w:lineRule="exact"/>
        <w:ind w:right="-284"/>
        <w:rPr>
          <w:rFonts w:ascii="Arial" w:hAnsi="Arial"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5"/>
        <w:gridCol w:w="262"/>
        <w:gridCol w:w="284"/>
        <w:gridCol w:w="283"/>
        <w:gridCol w:w="263"/>
        <w:gridCol w:w="162"/>
        <w:gridCol w:w="284"/>
        <w:gridCol w:w="2126"/>
        <w:gridCol w:w="284"/>
        <w:gridCol w:w="283"/>
        <w:gridCol w:w="263"/>
        <w:gridCol w:w="162"/>
        <w:gridCol w:w="284"/>
        <w:gridCol w:w="283"/>
        <w:gridCol w:w="3264"/>
      </w:tblGrid>
      <w:tr w:rsidR="00175F34" w14:paraId="7B55F241" w14:textId="77777777">
        <w:trPr>
          <w:trHeight w:hRule="exact" w:val="60"/>
        </w:trPr>
        <w:tc>
          <w:tcPr>
            <w:tcW w:w="10632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D4733F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75F34" w14:paraId="5251D6D2" w14:textId="77777777">
        <w:trPr>
          <w:cantSplit/>
          <w:trHeight w:hRule="exact" w:val="300"/>
        </w:trPr>
        <w:tc>
          <w:tcPr>
            <w:tcW w:w="2145" w:type="dxa"/>
            <w:tcBorders>
              <w:top w:val="nil"/>
              <w:bottom w:val="nil"/>
              <w:right w:val="single" w:sz="4" w:space="0" w:color="auto"/>
            </w:tcBorders>
          </w:tcPr>
          <w:p w14:paraId="2B3B9490" w14:textId="77777777" w:rsidR="00175F34" w:rsidRDefault="00175F34">
            <w:pPr>
              <w:pStyle w:val="Ttulo1"/>
              <w:jc w:val="left"/>
            </w:pPr>
            <w:r>
              <w:t>PROGRAMA/SUBPROGRAMA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FFC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0ECF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1A5A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D1E6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A5147" w14:textId="77777777" w:rsidR="00175F34" w:rsidRDefault="00175F34">
            <w:pPr>
              <w:pStyle w:val="Ttulo1"/>
              <w:jc w:val="left"/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9C7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" w:name="Texto1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B579F" w14:textId="77777777" w:rsidR="00175F34" w:rsidRDefault="00175F34">
            <w:pPr>
              <w:pStyle w:val="Ttulo1"/>
            </w:pPr>
            <w:r>
              <w:t>CONCEPTO/SUBCONCEPTOOO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4EAC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E325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C0EF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B5708" w14:textId="77777777" w:rsidR="00175F34" w:rsidRDefault="00175F34">
            <w:pPr>
              <w:pStyle w:val="Ttulo1"/>
              <w:jc w:val="left"/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C650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E75E" w14:textId="77777777" w:rsidR="00175F34" w:rsidRDefault="00175F34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14:paraId="6AC2E82C" w14:textId="77777777" w:rsidR="00175F34" w:rsidRDefault="00175F34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</w:tr>
      <w:tr w:rsidR="00175F34" w14:paraId="460F4E3A" w14:textId="77777777">
        <w:trPr>
          <w:trHeight w:hRule="exact" w:val="60"/>
        </w:trPr>
        <w:tc>
          <w:tcPr>
            <w:tcW w:w="10632" w:type="dxa"/>
            <w:gridSpan w:val="1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1347" w14:textId="77777777" w:rsidR="00175F34" w:rsidRDefault="00175F34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14:paraId="5438F331" w14:textId="77777777" w:rsidR="00175F34" w:rsidRDefault="00175F34">
      <w:pPr>
        <w:spacing w:line="140" w:lineRule="exact"/>
        <w:ind w:right="-284"/>
        <w:rPr>
          <w:rFonts w:ascii="Arial" w:hAnsi="Arial"/>
          <w:b/>
          <w:sz w:val="12"/>
        </w:rPr>
      </w:pPr>
    </w:p>
    <w:p w14:paraId="27D67CC3" w14:textId="77777777" w:rsidR="00175F34" w:rsidRDefault="00175F34">
      <w:pPr>
        <w:pStyle w:val="Ttulo2"/>
      </w:pPr>
      <w:r>
        <w:t>I.- Normas por las que se regula</w:t>
      </w:r>
    </w:p>
    <w:p w14:paraId="6A7D1623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14:paraId="002EF1F6" w14:textId="77777777" w:rsidTr="004D6100">
        <w:trPr>
          <w:trHeight w:hRule="exact" w:val="1099"/>
        </w:trPr>
        <w:tc>
          <w:tcPr>
            <w:tcW w:w="10632" w:type="dxa"/>
          </w:tcPr>
          <w:p w14:paraId="5BC719A0" w14:textId="77777777"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4" w:name="Texto16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4"/>
          </w:p>
        </w:tc>
      </w:tr>
    </w:tbl>
    <w:p w14:paraId="24050DE3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70F274B0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20736725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0648BCCE" w14:textId="77777777"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II.- JUSTIFICACIÓN</w:t>
      </w:r>
      <w:r w:rsidR="00375163">
        <w:rPr>
          <w:rFonts w:ascii="Arial" w:hAnsi="Arial"/>
          <w:b/>
          <w:sz w:val="12"/>
        </w:rPr>
        <w:t xml:space="preserve"> Y FINALIDAD</w:t>
      </w:r>
      <w:r>
        <w:rPr>
          <w:rFonts w:ascii="Arial" w:hAnsi="Arial"/>
          <w:b/>
          <w:sz w:val="12"/>
        </w:rPr>
        <w:t xml:space="preserve">: ¿Qué causas o motivos justifican la </w:t>
      </w:r>
      <w:r w:rsidR="006A4299">
        <w:rPr>
          <w:rFonts w:ascii="Arial" w:hAnsi="Arial"/>
          <w:b/>
          <w:sz w:val="12"/>
        </w:rPr>
        <w:t>subvención?</w:t>
      </w:r>
      <w:r>
        <w:rPr>
          <w:rFonts w:ascii="Arial" w:hAnsi="Arial"/>
          <w:b/>
          <w:sz w:val="12"/>
        </w:rPr>
        <w:t xml:space="preserve"> </w:t>
      </w:r>
      <w:r w:rsidR="00097508">
        <w:rPr>
          <w:rFonts w:ascii="Arial" w:hAnsi="Arial"/>
          <w:b/>
          <w:sz w:val="12"/>
        </w:rPr>
        <w:t>¿</w:t>
      </w:r>
      <w:r>
        <w:rPr>
          <w:rFonts w:ascii="Arial" w:hAnsi="Arial"/>
          <w:b/>
          <w:sz w:val="12"/>
        </w:rPr>
        <w:t xml:space="preserve">Es la subvención la mejor de las alternativas posibles para conseguir el objetivo </w:t>
      </w:r>
      <w:r w:rsidR="006A4299">
        <w:rPr>
          <w:rFonts w:ascii="Arial" w:hAnsi="Arial"/>
          <w:b/>
          <w:sz w:val="12"/>
        </w:rPr>
        <w:t>deseado?</w:t>
      </w:r>
      <w:r>
        <w:rPr>
          <w:rFonts w:ascii="Arial" w:hAnsi="Arial"/>
          <w:b/>
          <w:sz w:val="12"/>
        </w:rPr>
        <w:t xml:space="preserve"> Explicar</w:t>
      </w:r>
    </w:p>
    <w:p w14:paraId="2F7FCD74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54F9B1D5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14:paraId="3F38958A" w14:textId="77777777" w:rsidTr="004D6100">
        <w:trPr>
          <w:trHeight w:hRule="exact" w:val="1587"/>
        </w:trPr>
        <w:tc>
          <w:tcPr>
            <w:tcW w:w="10632" w:type="dxa"/>
          </w:tcPr>
          <w:p w14:paraId="0A28184A" w14:textId="77777777"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5" w:name="Texto17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5"/>
          </w:p>
        </w:tc>
      </w:tr>
    </w:tbl>
    <w:p w14:paraId="78CDB3FC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067EB71F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4643DB61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3443FE24" w14:textId="77777777"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III.- TIPO DE SUBVENCIÓN: Especifíquese el tipo de subvención de que se trata (subvención</w:t>
      </w:r>
      <w:r w:rsidR="00375163">
        <w:rPr>
          <w:rFonts w:ascii="Arial" w:hAnsi="Arial"/>
          <w:b/>
          <w:sz w:val="12"/>
        </w:rPr>
        <w:t>,</w:t>
      </w:r>
      <w:r>
        <w:rPr>
          <w:rFonts w:ascii="Arial" w:hAnsi="Arial"/>
          <w:b/>
          <w:sz w:val="12"/>
        </w:rPr>
        <w:t xml:space="preserve"> </w:t>
      </w:r>
      <w:r w:rsidR="00375163">
        <w:rPr>
          <w:rFonts w:ascii="Arial" w:hAnsi="Arial"/>
          <w:b/>
          <w:sz w:val="12"/>
        </w:rPr>
        <w:t>concurrencia competitiva, concesión directa, etc.)</w:t>
      </w:r>
    </w:p>
    <w:p w14:paraId="2F79861E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641AFAF9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175F34" w14:paraId="79DA6F6E" w14:textId="77777777" w:rsidTr="004D6100">
        <w:trPr>
          <w:trHeight w:hRule="exact" w:val="1557"/>
        </w:trPr>
        <w:tc>
          <w:tcPr>
            <w:tcW w:w="10632" w:type="dxa"/>
          </w:tcPr>
          <w:p w14:paraId="7A1B06A2" w14:textId="77777777"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6" w:name="Texto18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6"/>
          </w:p>
        </w:tc>
      </w:tr>
    </w:tbl>
    <w:p w14:paraId="4BF1D575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1796C525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0E15D58A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76ADD257" w14:textId="77777777"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IV.- </w:t>
      </w:r>
      <w:r w:rsidR="00375163">
        <w:rPr>
          <w:rFonts w:ascii="Arial" w:hAnsi="Arial"/>
          <w:b/>
          <w:sz w:val="12"/>
        </w:rPr>
        <w:t>BENEFICIARIO: ¿Quiénes son los beneficiarios directos o indirectos de la subvención?</w:t>
      </w:r>
    </w:p>
    <w:p w14:paraId="056B5130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01166267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42"/>
      </w:tblGrid>
      <w:tr w:rsidR="00175F34" w14:paraId="1EED9F8D" w14:textId="77777777" w:rsidTr="004D6100">
        <w:trPr>
          <w:trHeight w:hRule="exact" w:val="1617"/>
        </w:trPr>
        <w:tc>
          <w:tcPr>
            <w:tcW w:w="10542" w:type="dxa"/>
          </w:tcPr>
          <w:p w14:paraId="52C9B33A" w14:textId="77777777"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7" w:name="Texto19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7"/>
          </w:p>
        </w:tc>
      </w:tr>
    </w:tbl>
    <w:p w14:paraId="1D0E9D3F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54B33621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7A306B53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p w14:paraId="2E92391A" w14:textId="77777777" w:rsidR="00175F34" w:rsidRDefault="00175F34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V.- CÁLCULO DE </w:t>
      </w:r>
      <w:smartTag w:uri="urn:schemas-microsoft-com:office:smarttags" w:element="PersonName">
        <w:smartTagPr>
          <w:attr w:name="ProductID" w:val="LA SUBVENCIￓN"/>
        </w:smartTagPr>
        <w:r>
          <w:rPr>
            <w:rFonts w:ascii="Arial" w:hAnsi="Arial"/>
            <w:b/>
            <w:sz w:val="12"/>
          </w:rPr>
          <w:t>LA SUBVENCIÓN</w:t>
        </w:r>
      </w:smartTag>
      <w:r>
        <w:rPr>
          <w:rFonts w:ascii="Arial" w:hAnsi="Arial"/>
          <w:b/>
          <w:sz w:val="12"/>
        </w:rPr>
        <w:t xml:space="preserve">: ¿Cómo se ha obtenido la cifra de subvención que se </w:t>
      </w:r>
      <w:r w:rsidR="006A4299">
        <w:rPr>
          <w:rFonts w:ascii="Arial" w:hAnsi="Arial"/>
          <w:b/>
          <w:sz w:val="12"/>
        </w:rPr>
        <w:t>propone?</w:t>
      </w:r>
      <w:r>
        <w:rPr>
          <w:rFonts w:ascii="Arial" w:hAnsi="Arial"/>
          <w:b/>
          <w:sz w:val="12"/>
        </w:rPr>
        <w:t xml:space="preserve"> Explíquense los cálculos y estudios en que se basa</w:t>
      </w:r>
    </w:p>
    <w:p w14:paraId="3AA56E4A" w14:textId="77777777" w:rsidR="00175F34" w:rsidRDefault="00175F34">
      <w:pPr>
        <w:spacing w:line="140" w:lineRule="exact"/>
        <w:ind w:right="-284"/>
        <w:rPr>
          <w:rFonts w:ascii="Arial" w:hAnsi="Arial"/>
          <w:b/>
          <w:sz w:val="12"/>
        </w:rPr>
      </w:pPr>
    </w:p>
    <w:p w14:paraId="7784F089" w14:textId="77777777" w:rsidR="00175F34" w:rsidRDefault="00175F34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17"/>
      </w:tblGrid>
      <w:tr w:rsidR="00175F34" w14:paraId="7A9378E0" w14:textId="77777777" w:rsidTr="004D6100">
        <w:trPr>
          <w:trHeight w:hRule="exact" w:val="1706"/>
        </w:trPr>
        <w:tc>
          <w:tcPr>
            <w:tcW w:w="10617" w:type="dxa"/>
          </w:tcPr>
          <w:p w14:paraId="420CA7F0" w14:textId="77777777" w:rsidR="00175F34" w:rsidRDefault="00175F34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8" w:name="Texto20"/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  <w:bookmarkEnd w:id="8"/>
          </w:p>
        </w:tc>
      </w:tr>
    </w:tbl>
    <w:p w14:paraId="06912FA6" w14:textId="77777777" w:rsidR="00175F34" w:rsidRDefault="00175F34">
      <w:pPr>
        <w:spacing w:line="200" w:lineRule="exact"/>
        <w:ind w:right="-284"/>
      </w:pPr>
    </w:p>
    <w:p w14:paraId="0ADDB9F7" w14:textId="77777777" w:rsidR="004D6100" w:rsidRDefault="004D6100">
      <w:pPr>
        <w:spacing w:line="200" w:lineRule="exact"/>
        <w:ind w:right="-284"/>
      </w:pPr>
    </w:p>
    <w:p w14:paraId="7733F738" w14:textId="77777777" w:rsidR="004D6100" w:rsidRDefault="004D6100" w:rsidP="004D6100">
      <w:pPr>
        <w:spacing w:line="140" w:lineRule="exact"/>
        <w:ind w:right="-284"/>
        <w:outlineLvl w:val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VI.- RETORNOS: ¿Podría existir algún tipo de retorno económico para el Estado? (Fondos de la UE, titularidad de las inversiones en que se materializa la inversión, etc.)</w:t>
      </w:r>
    </w:p>
    <w:p w14:paraId="1FA00BEB" w14:textId="77777777" w:rsidR="004D6100" w:rsidRDefault="004D6100" w:rsidP="004D6100">
      <w:pPr>
        <w:spacing w:line="140" w:lineRule="exact"/>
        <w:ind w:right="-284"/>
        <w:rPr>
          <w:rFonts w:ascii="Arial" w:hAnsi="Arial"/>
          <w:b/>
          <w:sz w:val="12"/>
        </w:rPr>
      </w:pPr>
    </w:p>
    <w:p w14:paraId="59F5F17D" w14:textId="77777777" w:rsidR="004D6100" w:rsidRDefault="004D6100" w:rsidP="004D6100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17"/>
      </w:tblGrid>
      <w:tr w:rsidR="004D6100" w14:paraId="2B838E1A" w14:textId="77777777" w:rsidTr="004D6100">
        <w:trPr>
          <w:trHeight w:hRule="exact" w:val="1706"/>
        </w:trPr>
        <w:tc>
          <w:tcPr>
            <w:tcW w:w="10617" w:type="dxa"/>
          </w:tcPr>
          <w:p w14:paraId="4B3E2E50" w14:textId="77777777" w:rsidR="004D6100" w:rsidRDefault="004D6100" w:rsidP="004D6100">
            <w:pPr>
              <w:spacing w:line="200" w:lineRule="exac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4"/>
              </w:rPr>
              <w:instrText xml:space="preserve"> FORMTEXT </w:instrText>
            </w:r>
            <w:r>
              <w:rPr>
                <w:rFonts w:ascii="Arial" w:hAnsi="Arial"/>
                <w:sz w:val="14"/>
              </w:rPr>
            </w:r>
            <w:r>
              <w:rPr>
                <w:rFonts w:ascii="Arial" w:hAnsi="Arial"/>
                <w:sz w:val="14"/>
              </w:rPr>
              <w:fldChar w:fldCharType="separate"/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noProof/>
                <w:sz w:val="14"/>
              </w:rPr>
              <w:t> </w:t>
            </w:r>
            <w:r>
              <w:rPr>
                <w:rFonts w:ascii="Arial" w:hAnsi="Arial"/>
                <w:sz w:val="14"/>
              </w:rPr>
              <w:fldChar w:fldCharType="end"/>
            </w:r>
          </w:p>
        </w:tc>
      </w:tr>
    </w:tbl>
    <w:p w14:paraId="70EF4985" w14:textId="77777777" w:rsidR="004D6100" w:rsidRDefault="004D6100" w:rsidP="004D6100">
      <w:pPr>
        <w:spacing w:line="200" w:lineRule="exact"/>
        <w:ind w:right="-284"/>
      </w:pPr>
    </w:p>
    <w:p w14:paraId="26E4577F" w14:textId="77777777" w:rsidR="004D6100" w:rsidRDefault="004D6100">
      <w:pPr>
        <w:spacing w:line="200" w:lineRule="exact"/>
        <w:ind w:right="-284"/>
      </w:pPr>
    </w:p>
    <w:sectPr w:rsidR="004D6100">
      <w:pgSz w:w="11907" w:h="16840"/>
      <w:pgMar w:top="284" w:right="352" w:bottom="323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CE8"/>
    <w:rsid w:val="000271FE"/>
    <w:rsid w:val="00040344"/>
    <w:rsid w:val="000427CD"/>
    <w:rsid w:val="00097508"/>
    <w:rsid w:val="001627EB"/>
    <w:rsid w:val="00175F34"/>
    <w:rsid w:val="0021449F"/>
    <w:rsid w:val="00375163"/>
    <w:rsid w:val="003A4DDB"/>
    <w:rsid w:val="003B153A"/>
    <w:rsid w:val="00403EDC"/>
    <w:rsid w:val="004128F9"/>
    <w:rsid w:val="00496D55"/>
    <w:rsid w:val="004D6100"/>
    <w:rsid w:val="005F7127"/>
    <w:rsid w:val="00616CF4"/>
    <w:rsid w:val="00665238"/>
    <w:rsid w:val="006A4299"/>
    <w:rsid w:val="006A7B9B"/>
    <w:rsid w:val="006E3BA7"/>
    <w:rsid w:val="006E5CF7"/>
    <w:rsid w:val="007F1EE8"/>
    <w:rsid w:val="009239F7"/>
    <w:rsid w:val="00975E1E"/>
    <w:rsid w:val="00A723BA"/>
    <w:rsid w:val="00A83CE8"/>
    <w:rsid w:val="00BA402D"/>
    <w:rsid w:val="00C1425D"/>
    <w:rsid w:val="00C40922"/>
    <w:rsid w:val="00CA4138"/>
    <w:rsid w:val="00D454DA"/>
    <w:rsid w:val="00D5656C"/>
    <w:rsid w:val="00D827FB"/>
    <w:rsid w:val="00E77628"/>
    <w:rsid w:val="00E939D3"/>
    <w:rsid w:val="00EA1EAB"/>
    <w:rsid w:val="00EB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24BA342"/>
  <w15:chartTrackingRefBased/>
  <w15:docId w15:val="{B14EA9EE-F555-46A5-AEF0-831DC2A6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line="240" w:lineRule="exact"/>
      <w:jc w:val="right"/>
      <w:outlineLvl w:val="0"/>
    </w:pPr>
    <w:rPr>
      <w:rFonts w:ascii="Arial" w:hAnsi="Arial"/>
      <w:b/>
      <w:sz w:val="14"/>
    </w:rPr>
  </w:style>
  <w:style w:type="paragraph" w:styleId="Ttulo2">
    <w:name w:val="heading 2"/>
    <w:basedOn w:val="Normal"/>
    <w:next w:val="Normal"/>
    <w:qFormat/>
    <w:pPr>
      <w:keepNext/>
      <w:spacing w:line="140" w:lineRule="exact"/>
      <w:ind w:right="-284"/>
      <w:outlineLvl w:val="1"/>
    </w:pPr>
    <w:rPr>
      <w:rFonts w:ascii="Arial" w:hAnsi="Arial"/>
      <w:b/>
      <w:sz w:val="1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deglobo">
    <w:name w:val="Balloon Text"/>
    <w:basedOn w:val="Normal"/>
    <w:link w:val="TextodegloboCar"/>
    <w:rsid w:val="006652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665238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34B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PI34B.dot</Template>
  <TotalTime>1</TotalTime>
  <Pages>1</Pages>
  <Words>199</Words>
  <Characters>1097</Characters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P344B (Presupuestos Generales del Estado, para 1999)</vt:lpstr>
    </vt:vector>
  </TitlesOfParts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1899-12-31T23:00:00Z</cp:lastPrinted>
  <dcterms:created xsi:type="dcterms:W3CDTF">2026-05-26T11:30:00Z</dcterms:created>
  <dcterms:modified xsi:type="dcterms:W3CDTF">2026-05-26T11:30:00Z</dcterms:modified>
</cp:coreProperties>
</file>